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34C36">
        <w:rPr>
          <w:rFonts w:cs="Arial"/>
          <w:b/>
          <w:caps/>
          <w:sz w:val="28"/>
          <w:szCs w:val="28"/>
        </w:rPr>
        <w:t>324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F86FB5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F86FB5">
              <w:rPr>
                <w:rFonts w:cs="Arial"/>
                <w:sz w:val="20"/>
                <w:szCs w:val="20"/>
              </w:rPr>
              <w:t>À EDP, solicitando a poda de árvore cujos galhos se entrelaçam à fiação da rede de energia elétrica na Avenida José Pereira Andrade, em frente ao nª 759, no Jardim Santa Maria, em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C667FF">
        <w:rPr>
          <w:rFonts w:cs="Arial"/>
        </w:rPr>
        <w:t xml:space="preserve"> </w:t>
      </w:r>
      <w:r w:rsidR="00F86FB5" w:rsidRPr="00F86FB5">
        <w:rPr>
          <w:rFonts w:cs="Arial"/>
        </w:rPr>
        <w:t>à EDP solicitando a poda de árvore cujos galhos se entrelaçam à fiação da rede de energia elétrica na Avenida José Pereira Andrade, em frente ao nª 759, no Jardim Santa Maria, em Jacareí.</w:t>
      </w:r>
    </w:p>
    <w:p w:rsidR="00F86FB5" w:rsidRPr="00DA5201" w:rsidRDefault="00F86FB5" w:rsidP="00DA520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dessa </w:t>
      </w:r>
      <w:r w:rsidR="00F86FB5" w:rsidRPr="00F86FB5">
        <w:rPr>
          <w:rFonts w:cs="Arial"/>
        </w:rPr>
        <w:t>concessionária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F86FB5" w:rsidRDefault="00700086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F86FB5">
        <w:rPr>
          <w:rFonts w:cs="Arial"/>
        </w:rPr>
        <w:t>26 de agosto de 2020.</w:t>
      </w:r>
    </w:p>
    <w:p w:rsidR="00F86FB5" w:rsidRDefault="00F86FB5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86FB5" w:rsidRDefault="00F86FB5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86FB5" w:rsidRPr="005D429C" w:rsidRDefault="00F86FB5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F86FB5" w:rsidRDefault="00F86FB5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DEM</w:t>
      </w:r>
    </w:p>
    <w:p w:rsidR="00F86FB5" w:rsidRDefault="00F86FB5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F86FB5" w:rsidRDefault="00F86FB5" w:rsidP="00F86FB5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465BA064">
            <wp:extent cx="4137660" cy="238506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660" cy="2385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86FB5" w:rsidRPr="00F17248" w:rsidRDefault="00F86FB5" w:rsidP="00F86FB5">
      <w:pPr>
        <w:pStyle w:val="Pr-Fotos"/>
      </w:pPr>
      <w:r>
        <w:rPr>
          <w:noProof/>
          <w:lang w:eastAsia="ja-JP"/>
        </w:rPr>
        <w:drawing>
          <wp:inline distT="0" distB="0" distL="0" distR="0" wp14:anchorId="24B41990">
            <wp:extent cx="4137660" cy="552450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660" cy="552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86FB5" w:rsidRPr="00F17248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D89" w:rsidRDefault="00426D89">
      <w:r>
        <w:separator/>
      </w:r>
    </w:p>
  </w:endnote>
  <w:endnote w:type="continuationSeparator" w:id="0">
    <w:p w:rsidR="00426D89" w:rsidRDefault="00426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D89" w:rsidRDefault="00426D89">
      <w:r>
        <w:separator/>
      </w:r>
    </w:p>
  </w:footnote>
  <w:footnote w:type="continuationSeparator" w:id="0">
    <w:p w:rsidR="00426D89" w:rsidRDefault="00426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D11D60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F86FB5">
      <w:rPr>
        <w:rFonts w:cs="Arial"/>
        <w:b/>
        <w:sz w:val="20"/>
        <w:szCs w:val="20"/>
        <w:u w:val="single"/>
      </w:rPr>
      <w:t>324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F86FB5" w:rsidRPr="00F86FB5">
      <w:rPr>
        <w:rFonts w:cs="Arial"/>
        <w:b/>
        <w:sz w:val="20"/>
        <w:szCs w:val="20"/>
        <w:u w:val="single"/>
      </w:rPr>
      <w:t xml:space="preserve"> - Vereador Valmir do Parque Meia Lua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D4FF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D4FF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86FB5" w:rsidRPr="00317C1A" w:rsidRDefault="00F86FB5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73FDB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34C36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26D89"/>
    <w:rsid w:val="00445771"/>
    <w:rsid w:val="00462383"/>
    <w:rsid w:val="00480DFB"/>
    <w:rsid w:val="00487D64"/>
    <w:rsid w:val="00493115"/>
    <w:rsid w:val="004B0D8D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30E53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67FF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8365B"/>
    <w:rsid w:val="00DB23E5"/>
    <w:rsid w:val="00DB48F6"/>
    <w:rsid w:val="00DE50DD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86FB5"/>
    <w:rsid w:val="00FA3CFC"/>
    <w:rsid w:val="00FB00FA"/>
    <w:rsid w:val="00FB398A"/>
    <w:rsid w:val="00FC1C13"/>
    <w:rsid w:val="00FD4FFF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3C84B-4B2F-44DC-95D1-8D1C1E0BF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131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2020-08-24T11:56:00Z</cp:lastPrinted>
  <dcterms:created xsi:type="dcterms:W3CDTF">2020-08-24T11:55:00Z</dcterms:created>
  <dcterms:modified xsi:type="dcterms:W3CDTF">2020-08-24T11:56:00Z</dcterms:modified>
</cp:coreProperties>
</file>